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2AB232E0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r>
        <w:rPr>
          <w:rFonts w:cs="Arial"/>
        </w:rPr>
        <w:t xml:space="preserve">Številka: </w:t>
      </w:r>
      <w:r>
        <w:rPr>
          <w:rFonts w:cs="Arial"/>
        </w:rPr>
        <w:tab/>
        <w:t>4301-</w:t>
      </w:r>
      <w:r w:rsidR="002971AE">
        <w:rPr>
          <w:rFonts w:cs="Arial"/>
        </w:rPr>
        <w:t>00</w:t>
      </w:r>
      <w:r w:rsidR="00BD1D73">
        <w:rPr>
          <w:rFonts w:cs="Arial"/>
        </w:rPr>
        <w:t>30</w:t>
      </w:r>
      <w:r>
        <w:rPr>
          <w:rFonts w:cs="Arial"/>
        </w:rPr>
        <w:t>/202</w:t>
      </w:r>
      <w:r w:rsidR="007B46B5">
        <w:rPr>
          <w:rFonts w:cs="Arial"/>
        </w:rPr>
        <w:t>4</w:t>
      </w:r>
    </w:p>
    <w:p w14:paraId="326632A3" w14:textId="11568555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7B46B5">
        <w:rPr>
          <w:rFonts w:cs="Arial"/>
        </w:rPr>
        <w:t>4</w:t>
      </w:r>
      <w:r>
        <w:rPr>
          <w:rFonts w:cs="Arial"/>
        </w:rPr>
        <w:t>-</w:t>
      </w:r>
      <w:r w:rsidR="00BD1D73">
        <w:rPr>
          <w:rFonts w:cs="Arial"/>
        </w:rPr>
        <w:t>190</w:t>
      </w:r>
    </w:p>
    <w:bookmarkEnd w:id="0"/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0E2699FD" w:rsidR="00916DB7" w:rsidRPr="00DA1A30" w:rsidRDefault="00916DB7" w:rsidP="002363DF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2363DF"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 w:rsidR="002363DF"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 w:rsidR="002363DF"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 w:rsidR="002363DF"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5E5530B4" w:rsidR="00931B30" w:rsidRDefault="00931B30" w:rsidP="00A90BAF">
      <w:pPr>
        <w:rPr>
          <w:rFonts w:cs="Arial"/>
          <w:b/>
        </w:rPr>
      </w:pPr>
    </w:p>
    <w:p w14:paraId="053A5A50" w14:textId="2AA75846" w:rsidR="009C2E9E" w:rsidRDefault="009C2E9E" w:rsidP="00A90BAF">
      <w:pPr>
        <w:rPr>
          <w:rFonts w:cs="Arial"/>
          <w:b/>
        </w:rPr>
      </w:pPr>
    </w:p>
    <w:p w14:paraId="70F24B85" w14:textId="1A482235" w:rsidR="009C2E9E" w:rsidRDefault="009C2E9E" w:rsidP="00A90BAF">
      <w:pPr>
        <w:rPr>
          <w:rFonts w:cs="Arial"/>
          <w:b/>
        </w:rPr>
      </w:pPr>
    </w:p>
    <w:p w14:paraId="5C550C84" w14:textId="45CE05CF" w:rsidR="009C2E9E" w:rsidRDefault="009C2E9E" w:rsidP="00A90BAF">
      <w:pPr>
        <w:rPr>
          <w:rFonts w:cs="Arial"/>
          <w:b/>
        </w:rPr>
      </w:pPr>
    </w:p>
    <w:p w14:paraId="0BC1B895" w14:textId="77777777" w:rsidR="009C2E9E" w:rsidRPr="00A90BAF" w:rsidRDefault="009C2E9E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08968" w14:textId="77777777" w:rsidR="00CA22E7" w:rsidRDefault="00CA22E7">
      <w:r>
        <w:separator/>
      </w:r>
    </w:p>
  </w:endnote>
  <w:endnote w:type="continuationSeparator" w:id="0">
    <w:p w14:paraId="4335CBD1" w14:textId="77777777" w:rsidR="00CA22E7" w:rsidRDefault="00CA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B304C" w14:textId="77777777" w:rsidR="00CA22E7" w:rsidRDefault="00CA22E7">
      <w:r>
        <w:separator/>
      </w:r>
    </w:p>
  </w:footnote>
  <w:footnote w:type="continuationSeparator" w:id="0">
    <w:p w14:paraId="5BDBEDA2" w14:textId="77777777" w:rsidR="00CA22E7" w:rsidRDefault="00CA2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40E7"/>
    <w:rsid w:val="00537622"/>
    <w:rsid w:val="0054170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1D73"/>
    <w:rsid w:val="00BD4AEF"/>
    <w:rsid w:val="00BE655C"/>
    <w:rsid w:val="00BE6AEE"/>
    <w:rsid w:val="00BF21E6"/>
    <w:rsid w:val="00BF24B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22E7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1D75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9F5E5F-59F7-4B9D-9308-0861C597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19</cp:revision>
  <cp:lastPrinted>2023-06-15T10:19:00Z</cp:lastPrinted>
  <dcterms:created xsi:type="dcterms:W3CDTF">2023-05-09T13:19:00Z</dcterms:created>
  <dcterms:modified xsi:type="dcterms:W3CDTF">2024-04-25T12:01:00Z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